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1B21AA" w14:textId="01D2D4E1" w:rsidR="00877533" w:rsidRPr="00877533" w:rsidRDefault="00DC2C6D" w:rsidP="00877533">
      <w:pPr>
        <w:spacing w:line="276" w:lineRule="auto"/>
        <w:ind w:left="4623" w:hanging="56"/>
        <w:contextualSpacing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bookmarkStart w:id="0" w:name="_GoBack"/>
      <w:bookmarkEnd w:id="0"/>
      <w:r w:rsidR="00877533" w:rsidRPr="00877533">
        <w:rPr>
          <w:b/>
          <w:sz w:val="26"/>
          <w:szCs w:val="26"/>
        </w:rPr>
        <w:t>Утверждаю»</w:t>
      </w:r>
    </w:p>
    <w:p w14:paraId="55E74E7F" w14:textId="77777777" w:rsidR="00877533" w:rsidRPr="00877533" w:rsidRDefault="00877533" w:rsidP="00877533">
      <w:pPr>
        <w:spacing w:line="276" w:lineRule="auto"/>
        <w:contextualSpacing/>
        <w:jc w:val="right"/>
        <w:rPr>
          <w:sz w:val="26"/>
          <w:szCs w:val="26"/>
        </w:rPr>
      </w:pPr>
      <w:r w:rsidRPr="00877533">
        <w:rPr>
          <w:sz w:val="26"/>
          <w:szCs w:val="26"/>
        </w:rPr>
        <w:t xml:space="preserve">Первый заместитель директора – </w:t>
      </w:r>
    </w:p>
    <w:p w14:paraId="25BB52E0" w14:textId="77777777" w:rsidR="00877533" w:rsidRPr="00877533" w:rsidRDefault="00877533" w:rsidP="00877533">
      <w:pPr>
        <w:spacing w:line="276" w:lineRule="auto"/>
        <w:contextualSpacing/>
        <w:jc w:val="right"/>
        <w:rPr>
          <w:sz w:val="26"/>
          <w:szCs w:val="26"/>
        </w:rPr>
      </w:pPr>
      <w:r w:rsidRPr="00877533">
        <w:rPr>
          <w:sz w:val="26"/>
          <w:szCs w:val="26"/>
        </w:rPr>
        <w:t>главный инженер филиала</w:t>
      </w:r>
    </w:p>
    <w:p w14:paraId="1E673511" w14:textId="77777777" w:rsidR="00877533" w:rsidRPr="00877533" w:rsidRDefault="00877533" w:rsidP="00877533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877533">
        <w:rPr>
          <w:sz w:val="26"/>
          <w:szCs w:val="26"/>
        </w:rPr>
        <w:t>ПАО «МРСК Центра» - «Брянскэнерго»</w:t>
      </w:r>
    </w:p>
    <w:p w14:paraId="786B90E8" w14:textId="77777777" w:rsidR="00877533" w:rsidRPr="00877533" w:rsidRDefault="00877533" w:rsidP="00877533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877533">
        <w:rPr>
          <w:sz w:val="26"/>
          <w:szCs w:val="26"/>
        </w:rPr>
        <w:t>Капшуков Ф.А.</w:t>
      </w:r>
    </w:p>
    <w:p w14:paraId="51A31C46" w14:textId="77777777" w:rsidR="00877533" w:rsidRPr="00877533" w:rsidRDefault="00877533" w:rsidP="00877533">
      <w:pPr>
        <w:spacing w:line="276" w:lineRule="auto"/>
        <w:contextualSpacing/>
        <w:jc w:val="right"/>
        <w:rPr>
          <w:sz w:val="26"/>
          <w:szCs w:val="26"/>
        </w:rPr>
      </w:pPr>
      <w:r w:rsidRPr="00877533">
        <w:rPr>
          <w:sz w:val="26"/>
          <w:szCs w:val="26"/>
        </w:rPr>
        <w:t>«___» ____________ 2018 г.</w:t>
      </w:r>
    </w:p>
    <w:p w14:paraId="79809D57" w14:textId="77777777" w:rsidR="00877533" w:rsidRPr="00877533" w:rsidRDefault="00877533" w:rsidP="00877533">
      <w:pPr>
        <w:rPr>
          <w:sz w:val="26"/>
          <w:szCs w:val="26"/>
        </w:rPr>
      </w:pPr>
    </w:p>
    <w:p w14:paraId="562112BB" w14:textId="77777777" w:rsidR="00877533" w:rsidRPr="00877533" w:rsidRDefault="00877533" w:rsidP="00877533">
      <w:pPr>
        <w:rPr>
          <w:sz w:val="26"/>
          <w:szCs w:val="26"/>
        </w:rPr>
      </w:pPr>
    </w:p>
    <w:p w14:paraId="4DD88126" w14:textId="77777777" w:rsidR="00877533" w:rsidRDefault="00877533" w:rsidP="00877533">
      <w:pPr>
        <w:rPr>
          <w:sz w:val="26"/>
          <w:szCs w:val="26"/>
          <w:lang w:val="en-US"/>
        </w:rPr>
      </w:pPr>
    </w:p>
    <w:p w14:paraId="05DF7A41" w14:textId="77777777" w:rsidR="00877533" w:rsidRPr="00877533" w:rsidRDefault="00877533" w:rsidP="00877533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77533">
        <w:rPr>
          <w:sz w:val="26"/>
          <w:szCs w:val="26"/>
        </w:rPr>
        <w:t>ТЕХНИЧЕСКОЕ ЗАДАНИЕ</w:t>
      </w:r>
    </w:p>
    <w:p w14:paraId="6961D538" w14:textId="77777777" w:rsidR="00877533" w:rsidRPr="00877533" w:rsidRDefault="00877533" w:rsidP="00877533">
      <w:pPr>
        <w:ind w:firstLine="0"/>
        <w:jc w:val="center"/>
        <w:rPr>
          <w:b/>
          <w:sz w:val="26"/>
          <w:szCs w:val="26"/>
        </w:rPr>
      </w:pPr>
      <w:r w:rsidRPr="00877533">
        <w:rPr>
          <w:b/>
          <w:sz w:val="26"/>
          <w:szCs w:val="26"/>
        </w:rPr>
        <w:t xml:space="preserve">на поставку </w:t>
      </w:r>
      <w:r w:rsidRPr="00877533">
        <w:rPr>
          <w:b/>
          <w:bCs/>
          <w:sz w:val="26"/>
          <w:szCs w:val="26"/>
        </w:rPr>
        <w:t xml:space="preserve">арматуры </w:t>
      </w:r>
      <w:proofErr w:type="gramStart"/>
      <w:r w:rsidRPr="00877533">
        <w:rPr>
          <w:b/>
          <w:bCs/>
          <w:sz w:val="26"/>
          <w:szCs w:val="26"/>
        </w:rPr>
        <w:t>к</w:t>
      </w:r>
      <w:proofErr w:type="gramEnd"/>
      <w:r w:rsidRPr="00877533">
        <w:rPr>
          <w:b/>
          <w:bCs/>
          <w:sz w:val="26"/>
          <w:szCs w:val="26"/>
        </w:rPr>
        <w:t xml:space="preserve"> СИП</w:t>
      </w:r>
      <w:r w:rsidRPr="00877533">
        <w:rPr>
          <w:b/>
          <w:sz w:val="26"/>
          <w:szCs w:val="26"/>
        </w:rPr>
        <w:t xml:space="preserve">. Лот № </w:t>
      </w:r>
      <w:r w:rsidRPr="00877533">
        <w:rPr>
          <w:b/>
          <w:sz w:val="26"/>
          <w:szCs w:val="26"/>
          <w:u w:val="single"/>
        </w:rPr>
        <w:t>202B</w:t>
      </w:r>
    </w:p>
    <w:p w14:paraId="693DBBBA" w14:textId="77777777" w:rsidR="00877533" w:rsidRPr="00877533" w:rsidRDefault="00877533" w:rsidP="00877533">
      <w:pPr>
        <w:ind w:firstLine="0"/>
        <w:jc w:val="center"/>
        <w:rPr>
          <w:sz w:val="24"/>
          <w:szCs w:val="24"/>
        </w:rPr>
      </w:pPr>
    </w:p>
    <w:p w14:paraId="0057CE7A" w14:textId="77777777" w:rsidR="00877533" w:rsidRPr="00877533" w:rsidRDefault="00877533" w:rsidP="00877533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Общая часть.</w:t>
      </w:r>
    </w:p>
    <w:p w14:paraId="4398D41E" w14:textId="77777777" w:rsidR="00877533" w:rsidRPr="00877533" w:rsidRDefault="00877533" w:rsidP="00877533">
      <w:pPr>
        <w:numPr>
          <w:ilvl w:val="1"/>
          <w:numId w:val="16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877533">
        <w:rPr>
          <w:sz w:val="24"/>
          <w:szCs w:val="24"/>
        </w:rPr>
        <w:t xml:space="preserve">Филиал ПАО «МРСК Центра» – «Брянскэнерго» (Покупатель) производит закупку арматуры </w:t>
      </w:r>
      <w:proofErr w:type="gramStart"/>
      <w:r w:rsidRPr="00877533">
        <w:rPr>
          <w:sz w:val="24"/>
          <w:szCs w:val="24"/>
        </w:rPr>
        <w:t>к</w:t>
      </w:r>
      <w:proofErr w:type="gramEnd"/>
      <w:r w:rsidRPr="00877533">
        <w:rPr>
          <w:sz w:val="24"/>
          <w:szCs w:val="24"/>
        </w:rPr>
        <w:t xml:space="preserve"> СИП.</w:t>
      </w:r>
    </w:p>
    <w:p w14:paraId="590E6CC6" w14:textId="77777777" w:rsidR="00877533" w:rsidRPr="00877533" w:rsidRDefault="00877533" w:rsidP="00877533">
      <w:pPr>
        <w:numPr>
          <w:ilvl w:val="1"/>
          <w:numId w:val="16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877533">
        <w:rPr>
          <w:sz w:val="24"/>
          <w:szCs w:val="24"/>
        </w:rPr>
        <w:t>Техническое задание разработано на основании выполнения мероприятий по договорам технологического присоединения в 2019 году.</w:t>
      </w:r>
    </w:p>
    <w:p w14:paraId="196FC30C" w14:textId="77777777" w:rsidR="00877533" w:rsidRPr="00877533" w:rsidRDefault="00877533" w:rsidP="00877533">
      <w:pPr>
        <w:tabs>
          <w:tab w:val="left" w:pos="1134"/>
        </w:tabs>
        <w:ind w:left="709" w:firstLine="0"/>
        <w:contextualSpacing/>
        <w:rPr>
          <w:sz w:val="24"/>
          <w:szCs w:val="24"/>
        </w:rPr>
      </w:pPr>
    </w:p>
    <w:p w14:paraId="6F9A520A" w14:textId="77777777" w:rsidR="00877533" w:rsidRPr="00877533" w:rsidRDefault="00877533" w:rsidP="00877533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Предмет поставки.</w:t>
      </w:r>
    </w:p>
    <w:p w14:paraId="0E4A29B2" w14:textId="77777777" w:rsidR="00877533" w:rsidRPr="00877533" w:rsidRDefault="00877533" w:rsidP="00877533">
      <w:pPr>
        <w:ind w:firstLine="426"/>
        <w:contextualSpacing/>
        <w:jc w:val="left"/>
        <w:rPr>
          <w:sz w:val="24"/>
          <w:szCs w:val="24"/>
        </w:rPr>
      </w:pPr>
      <w:r w:rsidRPr="00877533">
        <w:rPr>
          <w:sz w:val="24"/>
          <w:szCs w:val="24"/>
        </w:rPr>
        <w:t>Поставщик обеспечивает поставку на склад получателя – филиала ПАО «МРСК Центра» – «Брянскэнерго» в объемах и сроки установленные данным ТЗ:</w:t>
      </w:r>
    </w:p>
    <w:p w14:paraId="4E2E400B" w14:textId="77777777" w:rsidR="00877533" w:rsidRPr="00877533" w:rsidRDefault="00877533" w:rsidP="00877533">
      <w:pPr>
        <w:pStyle w:val="ad"/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134"/>
        <w:gridCol w:w="1134"/>
        <w:gridCol w:w="1611"/>
      </w:tblGrid>
      <w:tr w:rsidR="00877533" w:rsidRPr="00877533" w14:paraId="2046A1B2" w14:textId="77777777" w:rsidTr="00080035">
        <w:trPr>
          <w:trHeight w:val="509"/>
          <w:jc w:val="center"/>
        </w:trPr>
        <w:tc>
          <w:tcPr>
            <w:tcW w:w="4810" w:type="dxa"/>
            <w:shd w:val="clear" w:color="auto" w:fill="auto"/>
            <w:vAlign w:val="center"/>
          </w:tcPr>
          <w:p w14:paraId="5F5BD08B" w14:textId="77777777" w:rsidR="00877533" w:rsidRPr="00877533" w:rsidRDefault="00877533" w:rsidP="000800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5C4993" w14:textId="77777777" w:rsidR="00877533" w:rsidRPr="00877533" w:rsidRDefault="00877533" w:rsidP="000800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7F6784" w14:textId="77777777" w:rsidR="00877533" w:rsidRPr="00877533" w:rsidRDefault="00877533" w:rsidP="000800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ЕИ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5B307FF" w14:textId="77777777" w:rsidR="00877533" w:rsidRPr="00877533" w:rsidRDefault="00877533" w:rsidP="000800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Код ИПР</w:t>
            </w:r>
          </w:p>
        </w:tc>
      </w:tr>
      <w:tr w:rsidR="00877533" w:rsidRPr="00877533" w14:paraId="38FE0E0E" w14:textId="77777777" w:rsidTr="00537D53">
        <w:trPr>
          <w:trHeight w:val="290"/>
          <w:jc w:val="center"/>
        </w:trPr>
        <w:tc>
          <w:tcPr>
            <w:tcW w:w="4810" w:type="dxa"/>
            <w:shd w:val="clear" w:color="auto" w:fill="auto"/>
          </w:tcPr>
          <w:p w14:paraId="50B5FE42" w14:textId="751EA8AE" w:rsidR="00877533" w:rsidRPr="00877533" w:rsidRDefault="00877533" w:rsidP="00537D53">
            <w:pPr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77533">
              <w:rPr>
                <w:color w:val="000000"/>
                <w:sz w:val="24"/>
                <w:szCs w:val="24"/>
              </w:rPr>
              <w:t>Наконечник изолированный CPTA R 35</w:t>
            </w:r>
          </w:p>
        </w:tc>
        <w:tc>
          <w:tcPr>
            <w:tcW w:w="1134" w:type="dxa"/>
            <w:shd w:val="clear" w:color="auto" w:fill="auto"/>
          </w:tcPr>
          <w:p w14:paraId="70E80696" w14:textId="325D58B9" w:rsidR="00877533" w:rsidRPr="00877533" w:rsidRDefault="00877533" w:rsidP="00537D53">
            <w:pPr>
              <w:ind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105195D1" w14:textId="77777777" w:rsidR="00877533" w:rsidRPr="00877533" w:rsidRDefault="00877533" w:rsidP="00537D53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877533">
              <w:rPr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611" w:type="dxa"/>
            <w:shd w:val="clear" w:color="auto" w:fill="auto"/>
          </w:tcPr>
          <w:p w14:paraId="24ED2701" w14:textId="77777777" w:rsidR="00877533" w:rsidRPr="00877533" w:rsidRDefault="00877533" w:rsidP="00537D53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БР-509</w:t>
            </w:r>
          </w:p>
        </w:tc>
      </w:tr>
      <w:tr w:rsidR="00877533" w:rsidRPr="00877533" w14:paraId="1BD3212B" w14:textId="77777777" w:rsidTr="00537D53">
        <w:trPr>
          <w:trHeight w:val="354"/>
          <w:jc w:val="center"/>
        </w:trPr>
        <w:tc>
          <w:tcPr>
            <w:tcW w:w="4810" w:type="dxa"/>
            <w:vAlign w:val="center"/>
          </w:tcPr>
          <w:p w14:paraId="64C406F2" w14:textId="77777777" w:rsidR="00877533" w:rsidRPr="00877533" w:rsidRDefault="00877533" w:rsidP="00537D53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3879" w:type="dxa"/>
            <w:gridSpan w:val="3"/>
            <w:vAlign w:val="center"/>
          </w:tcPr>
          <w:p w14:paraId="4F4B6E4B" w14:textId="77777777" w:rsidR="00877533" w:rsidRPr="00877533" w:rsidRDefault="00877533" w:rsidP="00537D53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Срок поставки *</w:t>
            </w:r>
          </w:p>
        </w:tc>
      </w:tr>
      <w:tr w:rsidR="00877533" w:rsidRPr="00877533" w14:paraId="088BA360" w14:textId="77777777" w:rsidTr="00537D53">
        <w:trPr>
          <w:trHeight w:val="460"/>
          <w:jc w:val="center"/>
        </w:trPr>
        <w:tc>
          <w:tcPr>
            <w:tcW w:w="4810" w:type="dxa"/>
            <w:vMerge w:val="restart"/>
            <w:vAlign w:val="center"/>
          </w:tcPr>
          <w:p w14:paraId="0DAC3402" w14:textId="77777777" w:rsidR="00877533" w:rsidRPr="00877533" w:rsidRDefault="00877533" w:rsidP="00537D53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г. Брянск, проспект Московский 43 (центральный склад)</w:t>
            </w:r>
          </w:p>
        </w:tc>
        <w:tc>
          <w:tcPr>
            <w:tcW w:w="3879" w:type="dxa"/>
            <w:gridSpan w:val="3"/>
            <w:vMerge w:val="restart"/>
            <w:vAlign w:val="center"/>
          </w:tcPr>
          <w:p w14:paraId="2253EBD9" w14:textId="77777777" w:rsidR="00877533" w:rsidRPr="00877533" w:rsidRDefault="00877533" w:rsidP="00537D53">
            <w:pPr>
              <w:tabs>
                <w:tab w:val="left" w:pos="1134"/>
              </w:tabs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50</w:t>
            </w:r>
          </w:p>
        </w:tc>
      </w:tr>
      <w:tr w:rsidR="00877533" w:rsidRPr="00877533" w14:paraId="0C3858F1" w14:textId="77777777" w:rsidTr="00080035">
        <w:trPr>
          <w:trHeight w:val="276"/>
          <w:jc w:val="center"/>
        </w:trPr>
        <w:tc>
          <w:tcPr>
            <w:tcW w:w="4810" w:type="dxa"/>
            <w:vMerge/>
            <w:vAlign w:val="center"/>
          </w:tcPr>
          <w:p w14:paraId="70074E8C" w14:textId="77777777" w:rsidR="00877533" w:rsidRPr="00877533" w:rsidRDefault="00877533" w:rsidP="00537D53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79" w:type="dxa"/>
            <w:gridSpan w:val="3"/>
            <w:vMerge/>
            <w:vAlign w:val="center"/>
          </w:tcPr>
          <w:p w14:paraId="635D454C" w14:textId="77777777" w:rsidR="00877533" w:rsidRPr="00877533" w:rsidRDefault="00877533" w:rsidP="00537D53">
            <w:pPr>
              <w:tabs>
                <w:tab w:val="left" w:pos="1134"/>
              </w:tabs>
              <w:ind w:firstLine="34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68B8D157" w14:textId="77777777" w:rsidR="00877533" w:rsidRPr="00877533" w:rsidRDefault="00877533" w:rsidP="00877533">
      <w:pPr>
        <w:pStyle w:val="ad"/>
        <w:rPr>
          <w:sz w:val="24"/>
          <w:szCs w:val="24"/>
        </w:rPr>
      </w:pPr>
      <w:r w:rsidRPr="00877533">
        <w:rPr>
          <w:sz w:val="24"/>
          <w:szCs w:val="24"/>
        </w:rPr>
        <w:t xml:space="preserve">*в календарных днях, с момента заключения договора.  </w:t>
      </w:r>
      <w:proofErr w:type="gramStart"/>
      <w:r w:rsidRPr="00877533">
        <w:rPr>
          <w:sz w:val="24"/>
          <w:szCs w:val="24"/>
        </w:rPr>
        <w:t>(«Приложение № 2</w:t>
      </w:r>
      <w:proofErr w:type="gramEnd"/>
    </w:p>
    <w:p w14:paraId="1543F4DD" w14:textId="77777777" w:rsidR="00877533" w:rsidRPr="00877533" w:rsidRDefault="00877533" w:rsidP="00877533">
      <w:pPr>
        <w:pStyle w:val="ad"/>
        <w:ind w:hanging="11"/>
        <w:rPr>
          <w:sz w:val="24"/>
          <w:szCs w:val="24"/>
        </w:rPr>
      </w:pPr>
      <w:r w:rsidRPr="00877533">
        <w:rPr>
          <w:sz w:val="24"/>
          <w:szCs w:val="24"/>
        </w:rPr>
        <w:t>к регламенту РГ БП 11/05 - 04/2018»)</w:t>
      </w:r>
    </w:p>
    <w:p w14:paraId="6B15783B" w14:textId="77777777" w:rsidR="00877533" w:rsidRPr="00877533" w:rsidRDefault="00877533" w:rsidP="00877533">
      <w:pPr>
        <w:pStyle w:val="ad"/>
        <w:tabs>
          <w:tab w:val="left" w:pos="1134"/>
        </w:tabs>
        <w:rPr>
          <w:sz w:val="24"/>
          <w:szCs w:val="24"/>
        </w:rPr>
      </w:pPr>
    </w:p>
    <w:p w14:paraId="31B2673F" w14:textId="77777777" w:rsidR="00877533" w:rsidRPr="00877533" w:rsidRDefault="00877533" w:rsidP="00877533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Технические требования к продукции.</w:t>
      </w:r>
    </w:p>
    <w:p w14:paraId="242FA073" w14:textId="77777777" w:rsidR="00877533" w:rsidRPr="00877533" w:rsidRDefault="00877533" w:rsidP="00877533">
      <w:pPr>
        <w:numPr>
          <w:ilvl w:val="1"/>
          <w:numId w:val="16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877533">
        <w:rPr>
          <w:sz w:val="24"/>
          <w:szCs w:val="24"/>
        </w:rPr>
        <w:t xml:space="preserve">Технические данные арматуры </w:t>
      </w:r>
      <w:proofErr w:type="gramStart"/>
      <w:r w:rsidRPr="00877533">
        <w:rPr>
          <w:sz w:val="24"/>
          <w:szCs w:val="24"/>
        </w:rPr>
        <w:t>к</w:t>
      </w:r>
      <w:proofErr w:type="gramEnd"/>
      <w:r w:rsidRPr="00877533">
        <w:rPr>
          <w:sz w:val="24"/>
          <w:szCs w:val="24"/>
        </w:rPr>
        <w:t xml:space="preserve"> </w:t>
      </w:r>
      <w:proofErr w:type="gramStart"/>
      <w:r w:rsidRPr="00877533">
        <w:rPr>
          <w:sz w:val="24"/>
          <w:szCs w:val="24"/>
        </w:rPr>
        <w:t>СИП</w:t>
      </w:r>
      <w:proofErr w:type="gramEnd"/>
      <w:r w:rsidRPr="00877533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298EF69A" w14:textId="77777777" w:rsidR="00AF42FD" w:rsidRPr="00877533" w:rsidRDefault="00AF42FD" w:rsidP="00AF42FD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77533">
        <w:rPr>
          <w:sz w:val="24"/>
          <w:szCs w:val="24"/>
        </w:rPr>
        <w:t xml:space="preserve">Таблица </w:t>
      </w:r>
    </w:p>
    <w:tbl>
      <w:tblPr>
        <w:tblW w:w="0" w:type="auto"/>
        <w:jc w:val="center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1"/>
        <w:gridCol w:w="5420"/>
      </w:tblGrid>
      <w:tr w:rsidR="00AF42FD" w:rsidRPr="00877533" w14:paraId="4E430A14" w14:textId="77777777" w:rsidTr="00080035">
        <w:trPr>
          <w:jc w:val="center"/>
        </w:trPr>
        <w:tc>
          <w:tcPr>
            <w:tcW w:w="3652" w:type="dxa"/>
            <w:shd w:val="clear" w:color="auto" w:fill="auto"/>
          </w:tcPr>
          <w:p w14:paraId="6C972891" w14:textId="77777777" w:rsidR="00AF42FD" w:rsidRPr="00877533" w:rsidRDefault="00AF42FD" w:rsidP="004F717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FC2C79" w14:textId="77777777" w:rsidR="00AF42FD" w:rsidRPr="00877533" w:rsidRDefault="00AF42FD" w:rsidP="004F717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AF42FD" w:rsidRPr="00877533" w14:paraId="0F3A4E1A" w14:textId="77777777" w:rsidTr="00080035">
        <w:trPr>
          <w:jc w:val="center"/>
        </w:trPr>
        <w:tc>
          <w:tcPr>
            <w:tcW w:w="3652" w:type="dxa"/>
            <w:shd w:val="clear" w:color="auto" w:fill="auto"/>
            <w:vAlign w:val="bottom"/>
          </w:tcPr>
          <w:p w14:paraId="7CE67F4C" w14:textId="58B194BF" w:rsidR="00AF42FD" w:rsidRPr="00877533" w:rsidRDefault="00877533" w:rsidP="004F717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77533">
              <w:rPr>
                <w:color w:val="000000"/>
                <w:sz w:val="24"/>
                <w:szCs w:val="24"/>
              </w:rPr>
              <w:t>Наконечник изолированный CPTA R 35 или аналог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31AE853D" w14:textId="2D9B7B15" w:rsidR="00AF42FD" w:rsidRPr="00877533" w:rsidRDefault="00AF42FD" w:rsidP="004F7175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77533">
              <w:rPr>
                <w:color w:val="000000"/>
                <w:sz w:val="24"/>
                <w:szCs w:val="24"/>
              </w:rPr>
              <w:t>Согласно СТО 34.01-2.2-006-2015 Соединительная арматура</w:t>
            </w:r>
          </w:p>
        </w:tc>
      </w:tr>
    </w:tbl>
    <w:p w14:paraId="4AD30639" w14:textId="77777777" w:rsidR="00AF42FD" w:rsidRPr="00877533" w:rsidRDefault="00AF42FD" w:rsidP="00AF42F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A29D30" w14:textId="77777777" w:rsidR="00AF42FD" w:rsidRPr="00877533" w:rsidRDefault="00AF42FD" w:rsidP="00080035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Общие требования.</w:t>
      </w:r>
    </w:p>
    <w:p w14:paraId="2575042B" w14:textId="77777777" w:rsidR="00AF42FD" w:rsidRPr="00877533" w:rsidRDefault="00AF42FD" w:rsidP="00080035">
      <w:pPr>
        <w:numPr>
          <w:ilvl w:val="1"/>
          <w:numId w:val="16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proofErr w:type="gramStart"/>
      <w:r w:rsidRPr="00877533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152DB546" w14:textId="77777777" w:rsidR="00AF42FD" w:rsidRPr="00877533" w:rsidRDefault="00AF42FD" w:rsidP="00AF42F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77533">
        <w:rPr>
          <w:sz w:val="24"/>
          <w:szCs w:val="24"/>
        </w:rPr>
        <w:t>продукция должна быть новой, ранее не использованной;</w:t>
      </w:r>
    </w:p>
    <w:p w14:paraId="158FF521" w14:textId="12E15A24" w:rsidR="00AF42FD" w:rsidRPr="00877533" w:rsidRDefault="00AF42FD" w:rsidP="00080035">
      <w:pPr>
        <w:numPr>
          <w:ilvl w:val="0"/>
          <w:numId w:val="5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877533">
        <w:rPr>
          <w:sz w:val="24"/>
          <w:szCs w:val="24"/>
        </w:rPr>
        <w:t>продукция должна иметь заключение аттестационной комиссии ПАО «</w:t>
      </w:r>
      <w:proofErr w:type="spellStart"/>
      <w:r w:rsidRPr="00877533">
        <w:rPr>
          <w:sz w:val="24"/>
          <w:szCs w:val="24"/>
        </w:rPr>
        <w:t>Россети</w:t>
      </w:r>
      <w:proofErr w:type="spellEnd"/>
      <w:r w:rsidRPr="00877533">
        <w:rPr>
          <w:sz w:val="24"/>
          <w:szCs w:val="24"/>
        </w:rPr>
        <w:t>», а при его отсутствии протоколы испытаний изделий, подтверждающие заявленные характеристики соответствующие требованиям СТО 34.01-2.2-006- 2015, СТО 34.01-2.2-005- 2015 ПАО «</w:t>
      </w:r>
      <w:proofErr w:type="spellStart"/>
      <w:r w:rsidRPr="00877533">
        <w:rPr>
          <w:sz w:val="24"/>
          <w:szCs w:val="24"/>
        </w:rPr>
        <w:t>Россети</w:t>
      </w:r>
      <w:proofErr w:type="spellEnd"/>
      <w:r w:rsidRPr="00877533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877533">
        <w:rPr>
          <w:sz w:val="24"/>
          <w:szCs w:val="24"/>
        </w:rPr>
        <w:t>Р</w:t>
      </w:r>
      <w:proofErr w:type="gramEnd"/>
      <w:r w:rsidRPr="00877533">
        <w:rPr>
          <w:sz w:val="24"/>
          <w:szCs w:val="24"/>
        </w:rPr>
        <w:t xml:space="preserve"> ИСО/МЭК 17025-2006 и выполнены </w:t>
      </w:r>
      <w:r w:rsidRPr="00877533">
        <w:rPr>
          <w:sz w:val="24"/>
          <w:szCs w:val="24"/>
        </w:rPr>
        <w:lastRenderedPageBreak/>
        <w:t>аккредитованными  в «</w:t>
      </w:r>
      <w:proofErr w:type="spellStart"/>
      <w:r w:rsidRPr="00877533">
        <w:rPr>
          <w:sz w:val="24"/>
          <w:szCs w:val="24"/>
        </w:rPr>
        <w:t>Росаккредитация</w:t>
      </w:r>
      <w:proofErr w:type="spellEnd"/>
      <w:r w:rsidRPr="00877533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№2 и техническому заданию.</w:t>
      </w:r>
    </w:p>
    <w:p w14:paraId="4EBBBD64" w14:textId="511889A6" w:rsidR="00AF42FD" w:rsidRPr="00877533" w:rsidRDefault="00AF42FD" w:rsidP="00080035">
      <w:pPr>
        <w:numPr>
          <w:ilvl w:val="1"/>
          <w:numId w:val="16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877533">
        <w:rPr>
          <w:sz w:val="24"/>
          <w:szCs w:val="24"/>
        </w:rPr>
        <w:t xml:space="preserve">Способ укладки и транспортировки арматуры </w:t>
      </w:r>
      <w:proofErr w:type="gramStart"/>
      <w:r w:rsidRPr="00877533">
        <w:rPr>
          <w:sz w:val="24"/>
          <w:szCs w:val="24"/>
        </w:rPr>
        <w:t>к</w:t>
      </w:r>
      <w:proofErr w:type="gramEnd"/>
      <w:r w:rsidRPr="00877533">
        <w:rPr>
          <w:sz w:val="24"/>
          <w:szCs w:val="24"/>
        </w:rPr>
        <w:t xml:space="preserve"> СИП должен выполняться в соответствии с требованиями СТО 34.01-2.2-006- 2015.</w:t>
      </w:r>
    </w:p>
    <w:p w14:paraId="135D8D55" w14:textId="35657FE5" w:rsidR="00AF42FD" w:rsidRPr="00877533" w:rsidRDefault="00AF42FD" w:rsidP="00080035">
      <w:pPr>
        <w:numPr>
          <w:ilvl w:val="1"/>
          <w:numId w:val="16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877533">
        <w:rPr>
          <w:sz w:val="24"/>
          <w:szCs w:val="24"/>
        </w:rPr>
        <w:t>Срок изготовления арматуры должен быть не более полугода от момента поставки.</w:t>
      </w:r>
    </w:p>
    <w:p w14:paraId="0703ADDB" w14:textId="11E83ED3" w:rsidR="00AF42FD" w:rsidRPr="00877533" w:rsidRDefault="00AF42FD" w:rsidP="00080035">
      <w:pPr>
        <w:numPr>
          <w:ilvl w:val="1"/>
          <w:numId w:val="16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080035">
        <w:rPr>
          <w:sz w:val="24"/>
          <w:szCs w:val="24"/>
        </w:rPr>
        <w:t xml:space="preserve">Для применения арматуры должны быть разработаны </w:t>
      </w:r>
      <w:r w:rsidRPr="00877533">
        <w:rPr>
          <w:sz w:val="24"/>
          <w:szCs w:val="24"/>
        </w:rPr>
        <w:t>руководящие документы по монтажу и эксплуатации ВЛИ:</w:t>
      </w:r>
      <w:r w:rsidRPr="00080035">
        <w:rPr>
          <w:sz w:val="24"/>
          <w:szCs w:val="24"/>
        </w:rPr>
        <w:t xml:space="preserve"> «</w:t>
      </w:r>
      <w:r w:rsidRPr="00877533">
        <w:rPr>
          <w:sz w:val="24"/>
          <w:szCs w:val="24"/>
        </w:rPr>
        <w:t xml:space="preserve">Типовые проекты». </w:t>
      </w:r>
    </w:p>
    <w:p w14:paraId="062285C4" w14:textId="77777777" w:rsidR="00AF42FD" w:rsidRPr="00877533" w:rsidRDefault="00AF42FD" w:rsidP="00080035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Гарантийные обязательства.</w:t>
      </w:r>
    </w:p>
    <w:p w14:paraId="75726E8A" w14:textId="77777777" w:rsidR="00AF42FD" w:rsidRPr="00877533" w:rsidRDefault="00AF42FD" w:rsidP="00AF42F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877533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EF6B46" w14:textId="77777777" w:rsidR="00AF42FD" w:rsidRPr="00080035" w:rsidRDefault="00AF42FD" w:rsidP="00080035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4F31826" w14:textId="77777777" w:rsidR="00AF42FD" w:rsidRPr="00877533" w:rsidRDefault="00AF42FD" w:rsidP="00AF42F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877533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3C3D201" w14:textId="77777777" w:rsidR="00AF42FD" w:rsidRPr="00877533" w:rsidRDefault="00AF42FD" w:rsidP="00080035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14:paraId="4A5C416F" w14:textId="77777777" w:rsidR="00AF42FD" w:rsidRPr="00877533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77533">
        <w:rPr>
          <w:szCs w:val="24"/>
        </w:rPr>
        <w:t xml:space="preserve">В комплект поставки для каждой партии арматуры </w:t>
      </w:r>
      <w:proofErr w:type="gramStart"/>
      <w:r w:rsidRPr="00877533">
        <w:rPr>
          <w:szCs w:val="24"/>
        </w:rPr>
        <w:t>к</w:t>
      </w:r>
      <w:proofErr w:type="gramEnd"/>
      <w:r w:rsidRPr="00877533">
        <w:rPr>
          <w:szCs w:val="24"/>
        </w:rPr>
        <w:t xml:space="preserve"> СИП должны входить документы: </w:t>
      </w:r>
    </w:p>
    <w:p w14:paraId="50472DB1" w14:textId="77777777" w:rsidR="00AF42FD" w:rsidRPr="00877533" w:rsidRDefault="00AF42FD" w:rsidP="00AF42FD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77533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5B0CE7E" w14:textId="77777777" w:rsidR="00AF42FD" w:rsidRPr="00877533" w:rsidRDefault="00AF42FD" w:rsidP="00AF42FD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77533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AEEA6E4" w14:textId="3BF27E34" w:rsidR="00AF42FD" w:rsidRPr="00877533" w:rsidRDefault="00AF42FD" w:rsidP="00AF42F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877533">
        <w:rPr>
          <w:sz w:val="24"/>
          <w:szCs w:val="24"/>
        </w:rPr>
        <w:t xml:space="preserve">По всем видам арматуры </w:t>
      </w:r>
      <w:proofErr w:type="gramStart"/>
      <w:r w:rsidRPr="00877533">
        <w:rPr>
          <w:sz w:val="24"/>
          <w:szCs w:val="24"/>
        </w:rPr>
        <w:t>к</w:t>
      </w:r>
      <w:proofErr w:type="gramEnd"/>
      <w:r w:rsidRPr="00877533">
        <w:rPr>
          <w:sz w:val="24"/>
          <w:szCs w:val="24"/>
        </w:rPr>
        <w:t xml:space="preserve"> </w:t>
      </w:r>
      <w:proofErr w:type="gramStart"/>
      <w:r w:rsidRPr="00877533">
        <w:rPr>
          <w:sz w:val="24"/>
          <w:szCs w:val="24"/>
        </w:rPr>
        <w:t>СИП</w:t>
      </w:r>
      <w:proofErr w:type="gramEnd"/>
      <w:r w:rsidRPr="00877533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СТО  34.01-2.2-006- 2015.</w:t>
      </w:r>
    </w:p>
    <w:p w14:paraId="07E6433F" w14:textId="77777777" w:rsidR="00AF42FD" w:rsidRPr="00080035" w:rsidRDefault="00AF42FD" w:rsidP="00080035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Правила приемки продукции.</w:t>
      </w:r>
    </w:p>
    <w:p w14:paraId="27AE74FF" w14:textId="77777777" w:rsidR="00AF42FD" w:rsidRPr="00877533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77533">
        <w:rPr>
          <w:szCs w:val="24"/>
        </w:rPr>
        <w:t xml:space="preserve">Каждая партия арматуры </w:t>
      </w:r>
      <w:proofErr w:type="gramStart"/>
      <w:r w:rsidRPr="00877533">
        <w:rPr>
          <w:szCs w:val="24"/>
        </w:rPr>
        <w:t>к</w:t>
      </w:r>
      <w:proofErr w:type="gramEnd"/>
      <w:r w:rsidRPr="00877533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6ACB1B73" w14:textId="77777777" w:rsidR="00AF42FD" w:rsidRPr="00877533" w:rsidRDefault="00AF42FD" w:rsidP="00AF42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7753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DA149A" w14:textId="77777777" w:rsidR="00877533" w:rsidRPr="00877533" w:rsidRDefault="00877533" w:rsidP="00877533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Сроки и очередность поставки продукции.</w:t>
      </w:r>
    </w:p>
    <w:p w14:paraId="00550EB9" w14:textId="77777777" w:rsidR="00877533" w:rsidRPr="00DC2C6D" w:rsidRDefault="00877533" w:rsidP="00877533">
      <w:pPr>
        <w:ind w:firstLine="709"/>
        <w:rPr>
          <w:sz w:val="24"/>
          <w:szCs w:val="24"/>
        </w:rPr>
      </w:pPr>
      <w:r w:rsidRPr="00877533">
        <w:rPr>
          <w:sz w:val="24"/>
          <w:szCs w:val="24"/>
        </w:rPr>
        <w:t>Поставка материалов, входящих в предмет Договора, должна быть выполнена  согласно графику, утвержденному Покупателем. Изменение сроков поставки по договору оформляется в соответствии условиями договора поставки и действующим законодательством.</w:t>
      </w:r>
    </w:p>
    <w:p w14:paraId="604568A5" w14:textId="77777777" w:rsidR="00080035" w:rsidRPr="00DC2C6D" w:rsidRDefault="00080035" w:rsidP="00877533">
      <w:pPr>
        <w:ind w:firstLine="709"/>
        <w:rPr>
          <w:sz w:val="24"/>
          <w:szCs w:val="24"/>
        </w:rPr>
      </w:pPr>
    </w:p>
    <w:p w14:paraId="61CC752E" w14:textId="77777777" w:rsidR="00080035" w:rsidRPr="00DC2C6D" w:rsidRDefault="00080035" w:rsidP="00877533">
      <w:pPr>
        <w:ind w:firstLine="709"/>
        <w:rPr>
          <w:sz w:val="24"/>
          <w:szCs w:val="24"/>
        </w:rPr>
      </w:pPr>
    </w:p>
    <w:p w14:paraId="5A227A37" w14:textId="77777777" w:rsidR="00877533" w:rsidRPr="00877533" w:rsidRDefault="00877533" w:rsidP="00877533">
      <w:pPr>
        <w:numPr>
          <w:ilvl w:val="0"/>
          <w:numId w:val="16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lastRenderedPageBreak/>
        <w:t>Требования к Поставщику.</w:t>
      </w:r>
    </w:p>
    <w:p w14:paraId="77B773DC" w14:textId="77777777" w:rsidR="00877533" w:rsidRPr="00877533" w:rsidRDefault="00877533" w:rsidP="00877533">
      <w:pPr>
        <w:ind w:firstLine="709"/>
        <w:rPr>
          <w:sz w:val="24"/>
          <w:szCs w:val="24"/>
        </w:rPr>
      </w:pPr>
      <w:r w:rsidRPr="00877533">
        <w:rPr>
          <w:sz w:val="24"/>
          <w:szCs w:val="24"/>
        </w:rPr>
        <w:t>Наличие документов, подтверждающих возможность осуществления поставок (в соответствии с требованиями конкурсной документации).</w:t>
      </w:r>
    </w:p>
    <w:p w14:paraId="53E4AC04" w14:textId="77777777" w:rsidR="00877533" w:rsidRPr="00877533" w:rsidRDefault="00877533" w:rsidP="00877533">
      <w:pPr>
        <w:numPr>
          <w:ilvl w:val="0"/>
          <w:numId w:val="16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Стоимость продукции.</w:t>
      </w:r>
    </w:p>
    <w:p w14:paraId="06A80147" w14:textId="77777777" w:rsidR="00877533" w:rsidRPr="00877533" w:rsidRDefault="00877533" w:rsidP="00877533">
      <w:pPr>
        <w:ind w:left="709" w:firstLine="0"/>
        <w:contextualSpacing/>
        <w:rPr>
          <w:sz w:val="24"/>
          <w:szCs w:val="24"/>
        </w:rPr>
      </w:pPr>
      <w:r w:rsidRPr="00877533">
        <w:rPr>
          <w:sz w:val="24"/>
          <w:szCs w:val="24"/>
        </w:rPr>
        <w:t>В стоимость должна быть включена доставка до склада Покупателя</w:t>
      </w:r>
      <w:r w:rsidRPr="00877533">
        <w:rPr>
          <w:i/>
          <w:sz w:val="24"/>
          <w:szCs w:val="24"/>
        </w:rPr>
        <w:t>.</w:t>
      </w:r>
    </w:p>
    <w:p w14:paraId="0CE8E931" w14:textId="7645C2E0" w:rsidR="00AF42FD" w:rsidRPr="00877533" w:rsidRDefault="00877533" w:rsidP="00AF42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77533">
        <w:rPr>
          <w:sz w:val="24"/>
          <w:szCs w:val="24"/>
        </w:rPr>
        <w:tab/>
      </w:r>
    </w:p>
    <w:p w14:paraId="1A9D9493" w14:textId="77777777" w:rsidR="00AF42FD" w:rsidRPr="00DC2C6D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8A7CC8B" w14:textId="77777777" w:rsidR="00080035" w:rsidRPr="00DC2C6D" w:rsidRDefault="00080035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85EC889" w14:textId="77777777" w:rsidR="00080035" w:rsidRPr="00DC2C6D" w:rsidRDefault="00080035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7401A05" w14:textId="77777777" w:rsidR="00080035" w:rsidRPr="00DC2C6D" w:rsidRDefault="00080035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132FB06" w14:textId="77777777" w:rsidR="00080035" w:rsidRPr="00DC2C6D" w:rsidRDefault="00080035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BD4DA69" w14:textId="77777777" w:rsidR="00080035" w:rsidRPr="00DC2C6D" w:rsidRDefault="00080035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CBE80D" w14:textId="77777777" w:rsidR="00080035" w:rsidRPr="00DC2C6D" w:rsidRDefault="00080035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C9228F2" w14:textId="77777777" w:rsidR="00080035" w:rsidRPr="00DC2C6D" w:rsidRDefault="00080035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E3986CE" w14:textId="77777777" w:rsidR="00080035" w:rsidRPr="00DC2C6D" w:rsidRDefault="00080035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FF58431" w14:textId="77777777" w:rsidR="00080035" w:rsidRPr="00DC2C6D" w:rsidRDefault="00080035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8DD59A5" w14:textId="77777777" w:rsidR="00080035" w:rsidRPr="00DC2C6D" w:rsidRDefault="00080035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EC4BC93" w14:textId="77777777" w:rsidR="00080035" w:rsidRPr="00DC2C6D" w:rsidRDefault="00080035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A598519" w14:textId="77777777" w:rsidR="00AF42FD" w:rsidRPr="00612811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753E4AD" w14:textId="77777777" w:rsidR="00AF42FD" w:rsidRPr="00612811" w:rsidRDefault="00AF42FD" w:rsidP="00AF42F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5445"/>
        <w:gridCol w:w="2061"/>
        <w:gridCol w:w="2275"/>
      </w:tblGrid>
      <w:tr w:rsidR="00877533" w:rsidRPr="00B17DA8" w14:paraId="57937330" w14:textId="77777777" w:rsidTr="00537D53">
        <w:trPr>
          <w:trHeight w:val="1184"/>
          <w:jc w:val="center"/>
        </w:trPr>
        <w:tc>
          <w:tcPr>
            <w:tcW w:w="5445" w:type="dxa"/>
            <w:vAlign w:val="center"/>
            <w:hideMark/>
          </w:tcPr>
          <w:p w14:paraId="7D53C48E" w14:textId="77777777" w:rsidR="00877533" w:rsidRPr="00B17DA8" w:rsidRDefault="00877533" w:rsidP="00537D5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Заместитель главного инженера по управлению производственными активами и развитию</w:t>
            </w:r>
          </w:p>
          <w:p w14:paraId="11A88395" w14:textId="77777777" w:rsidR="00877533" w:rsidRPr="00B17DA8" w:rsidRDefault="00877533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Cs w:val="24"/>
              </w:rPr>
              <w:t>должность</w:t>
            </w:r>
          </w:p>
        </w:tc>
        <w:tc>
          <w:tcPr>
            <w:tcW w:w="2061" w:type="dxa"/>
            <w:vAlign w:val="center"/>
          </w:tcPr>
          <w:p w14:paraId="08CCB8AF" w14:textId="77777777" w:rsidR="00877533" w:rsidRPr="00B17DA8" w:rsidRDefault="00877533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</w:rPr>
              <w:t xml:space="preserve">_______________           </w:t>
            </w:r>
            <w:r w:rsidRPr="00B17DA8">
              <w:rPr>
                <w:kern w:val="3"/>
                <w:szCs w:val="24"/>
              </w:rPr>
              <w:t>подпись</w:t>
            </w:r>
          </w:p>
        </w:tc>
        <w:tc>
          <w:tcPr>
            <w:tcW w:w="2275" w:type="dxa"/>
            <w:vAlign w:val="center"/>
            <w:hideMark/>
          </w:tcPr>
          <w:p w14:paraId="30D5C4FA" w14:textId="77777777" w:rsidR="00877533" w:rsidRPr="00B17DA8" w:rsidRDefault="00877533" w:rsidP="00537D53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Татарчук  В.В.</w:t>
            </w:r>
          </w:p>
          <w:p w14:paraId="13F27587" w14:textId="77777777" w:rsidR="00877533" w:rsidRPr="00B17DA8" w:rsidRDefault="00877533" w:rsidP="00537D5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877533" w:rsidRPr="00B17DA8" w14:paraId="7EE6C3CC" w14:textId="77777777" w:rsidTr="00537D53">
        <w:trPr>
          <w:trHeight w:val="1286"/>
          <w:jc w:val="center"/>
        </w:trPr>
        <w:tc>
          <w:tcPr>
            <w:tcW w:w="5445" w:type="dxa"/>
            <w:vAlign w:val="center"/>
          </w:tcPr>
          <w:p w14:paraId="4EB6ECA7" w14:textId="77777777" w:rsidR="00877533" w:rsidRPr="00B17DA8" w:rsidRDefault="00877533" w:rsidP="00537D5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технологического развития</w:t>
            </w:r>
          </w:p>
          <w:p w14:paraId="5AA191F1" w14:textId="77777777" w:rsidR="00877533" w:rsidRPr="00B17DA8" w:rsidRDefault="00877533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bCs/>
                <w:kern w:val="3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</w:tcPr>
          <w:p w14:paraId="0368AB23" w14:textId="77777777" w:rsidR="00877533" w:rsidRPr="00B17DA8" w:rsidRDefault="00877533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  <w:lang w:eastAsia="en-US"/>
              </w:rPr>
              <w:t xml:space="preserve">_______________           </w:t>
            </w:r>
            <w:r w:rsidRPr="00B17DA8">
              <w:rPr>
                <w:kern w:val="3"/>
                <w:lang w:eastAsia="en-US"/>
              </w:rPr>
              <w:t>подпись</w:t>
            </w:r>
          </w:p>
        </w:tc>
        <w:tc>
          <w:tcPr>
            <w:tcW w:w="2275" w:type="dxa"/>
            <w:vAlign w:val="center"/>
          </w:tcPr>
          <w:p w14:paraId="617A165C" w14:textId="77777777" w:rsidR="00877533" w:rsidRPr="00B17DA8" w:rsidRDefault="00877533" w:rsidP="00537D5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B17DA8">
              <w:rPr>
                <w:kern w:val="3"/>
                <w:sz w:val="24"/>
                <w:szCs w:val="24"/>
              </w:rPr>
              <w:t>Грибовский А.Г.</w:t>
            </w:r>
          </w:p>
          <w:p w14:paraId="23B8AD8D" w14:textId="77777777" w:rsidR="00877533" w:rsidRPr="00B17DA8" w:rsidRDefault="00877533" w:rsidP="00537D5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877533" w:rsidRPr="00B17DA8" w14:paraId="2C976DC1" w14:textId="77777777" w:rsidTr="00537D53">
        <w:trPr>
          <w:trHeight w:val="1286"/>
          <w:jc w:val="center"/>
        </w:trPr>
        <w:tc>
          <w:tcPr>
            <w:tcW w:w="5445" w:type="dxa"/>
            <w:vAlign w:val="center"/>
          </w:tcPr>
          <w:p w14:paraId="75F2778C" w14:textId="77777777" w:rsidR="00877533" w:rsidRPr="00B17DA8" w:rsidRDefault="00877533" w:rsidP="00537D5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распределительных сетей</w:t>
            </w:r>
          </w:p>
          <w:p w14:paraId="71E11B3C" w14:textId="77777777" w:rsidR="00877533" w:rsidRPr="00B17DA8" w:rsidRDefault="00877533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kern w:val="3"/>
              </w:rPr>
              <w:t>должность</w:t>
            </w:r>
          </w:p>
        </w:tc>
        <w:tc>
          <w:tcPr>
            <w:tcW w:w="2061" w:type="dxa"/>
            <w:vAlign w:val="center"/>
          </w:tcPr>
          <w:p w14:paraId="63DEC3DB" w14:textId="77777777" w:rsidR="00877533" w:rsidRPr="00B17DA8" w:rsidRDefault="00877533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</w:rPr>
              <w:t xml:space="preserve">_______________           </w:t>
            </w:r>
            <w:r w:rsidRPr="00B17DA8">
              <w:rPr>
                <w:kern w:val="3"/>
              </w:rPr>
              <w:t>подпись</w:t>
            </w:r>
          </w:p>
        </w:tc>
        <w:tc>
          <w:tcPr>
            <w:tcW w:w="2275" w:type="dxa"/>
            <w:vAlign w:val="center"/>
          </w:tcPr>
          <w:p w14:paraId="740C9A86" w14:textId="77777777" w:rsidR="00877533" w:rsidRPr="00B17DA8" w:rsidRDefault="00877533" w:rsidP="00537D53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Дерий В.В.</w:t>
            </w:r>
          </w:p>
          <w:p w14:paraId="2290EB16" w14:textId="77777777" w:rsidR="00877533" w:rsidRPr="00B17DA8" w:rsidRDefault="00877533" w:rsidP="00537D5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877533" w:rsidRPr="00B17DA8" w14:paraId="4C3DE17A" w14:textId="77777777" w:rsidTr="00537D53">
        <w:trPr>
          <w:trHeight w:val="1114"/>
          <w:jc w:val="center"/>
        </w:trPr>
        <w:tc>
          <w:tcPr>
            <w:tcW w:w="5445" w:type="dxa"/>
            <w:vAlign w:val="center"/>
          </w:tcPr>
          <w:p w14:paraId="485A58E2" w14:textId="77777777" w:rsidR="00877533" w:rsidRPr="00B17DA8" w:rsidRDefault="00877533" w:rsidP="00537D5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отдела контроля и отчётности управления технологических присоединений</w:t>
            </w:r>
          </w:p>
          <w:p w14:paraId="4D10B2CA" w14:textId="77777777" w:rsidR="00877533" w:rsidRPr="00B17DA8" w:rsidRDefault="00877533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bCs/>
                <w:kern w:val="3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</w:tcPr>
          <w:p w14:paraId="14A7BD50" w14:textId="77777777" w:rsidR="00877533" w:rsidRPr="00B17DA8" w:rsidRDefault="00877533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  <w:lang w:eastAsia="en-US"/>
              </w:rPr>
              <w:t xml:space="preserve">_______________           </w:t>
            </w:r>
            <w:r w:rsidRPr="00B17DA8">
              <w:rPr>
                <w:kern w:val="3"/>
                <w:lang w:eastAsia="en-US"/>
              </w:rPr>
              <w:t>подпись</w:t>
            </w:r>
          </w:p>
        </w:tc>
        <w:tc>
          <w:tcPr>
            <w:tcW w:w="2275" w:type="dxa"/>
            <w:vAlign w:val="center"/>
          </w:tcPr>
          <w:p w14:paraId="021655F2" w14:textId="77777777" w:rsidR="00877533" w:rsidRPr="00B17DA8" w:rsidRDefault="00877533" w:rsidP="00537D5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B17DA8">
              <w:rPr>
                <w:kern w:val="3"/>
                <w:sz w:val="24"/>
                <w:szCs w:val="24"/>
              </w:rPr>
              <w:t>Цыганок Т.П.</w:t>
            </w:r>
          </w:p>
          <w:p w14:paraId="2DEBDB04" w14:textId="77777777" w:rsidR="00877533" w:rsidRPr="00B17DA8" w:rsidRDefault="00877533" w:rsidP="00537D5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</w:tbl>
    <w:p w14:paraId="58326931" w14:textId="77777777" w:rsidR="008A5CA5" w:rsidRPr="00CB6078" w:rsidRDefault="008A5CA5" w:rsidP="00AF42FD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sectPr w:rsidR="008A5CA5" w:rsidRPr="00CB6078" w:rsidSect="00877533">
      <w:headerReference w:type="even" r:id="rId12"/>
      <w:pgSz w:w="11907" w:h="16839" w:code="9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67F6B4" w14:textId="77777777" w:rsidR="00132178" w:rsidRDefault="00132178">
      <w:r>
        <w:separator/>
      </w:r>
    </w:p>
  </w:endnote>
  <w:endnote w:type="continuationSeparator" w:id="0">
    <w:p w14:paraId="42A56994" w14:textId="77777777" w:rsidR="00132178" w:rsidRDefault="0013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0D7CF" w14:textId="77777777" w:rsidR="00132178" w:rsidRDefault="00132178">
      <w:r>
        <w:separator/>
      </w:r>
    </w:p>
  </w:footnote>
  <w:footnote w:type="continuationSeparator" w:id="0">
    <w:p w14:paraId="003787D6" w14:textId="77777777" w:rsidR="00132178" w:rsidRDefault="00132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D37143"/>
    <w:multiLevelType w:val="multilevel"/>
    <w:tmpl w:val="DA06D58C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9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4"/>
  </w:num>
  <w:num w:numId="5">
    <w:abstractNumId w:val="14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  <w:num w:numId="11">
    <w:abstractNumId w:val="11"/>
  </w:num>
  <w:num w:numId="12">
    <w:abstractNumId w:val="16"/>
  </w:num>
  <w:num w:numId="13">
    <w:abstractNumId w:val="9"/>
  </w:num>
  <w:num w:numId="14">
    <w:abstractNumId w:val="7"/>
  </w:num>
  <w:num w:numId="15">
    <w:abstractNumId w:val="12"/>
  </w:num>
  <w:num w:numId="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035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2178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F3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039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90C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E0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112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533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346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6D0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F32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2FD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F9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6358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C6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D8C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C7C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4">
    <w:name w:val="annotation reference"/>
    <w:semiHidden/>
    <w:unhideWhenUsed/>
    <w:rsid w:val="003F6831"/>
    <w:rPr>
      <w:sz w:val="16"/>
      <w:szCs w:val="16"/>
    </w:rPr>
  </w:style>
  <w:style w:type="paragraph" w:styleId="af5">
    <w:name w:val="annotation text"/>
    <w:basedOn w:val="a0"/>
    <w:link w:val="af6"/>
    <w:semiHidden/>
    <w:unhideWhenUsed/>
    <w:rsid w:val="003F6831"/>
  </w:style>
  <w:style w:type="character" w:customStyle="1" w:styleId="af6">
    <w:name w:val="Текст примечания Знак"/>
    <w:basedOn w:val="a1"/>
    <w:link w:val="af5"/>
    <w:semiHidden/>
    <w:rsid w:val="003F6831"/>
  </w:style>
  <w:style w:type="paragraph" w:styleId="af7">
    <w:name w:val="annotation subject"/>
    <w:basedOn w:val="af5"/>
    <w:next w:val="af5"/>
    <w:link w:val="af8"/>
    <w:semiHidden/>
    <w:unhideWhenUsed/>
    <w:rsid w:val="003F6831"/>
    <w:rPr>
      <w:b/>
      <w:bCs/>
    </w:rPr>
  </w:style>
  <w:style w:type="character" w:customStyle="1" w:styleId="af8">
    <w:name w:val="Тема примечания Знак"/>
    <w:link w:val="af7"/>
    <w:semiHidden/>
    <w:rsid w:val="003F6831"/>
    <w:rPr>
      <w:b/>
      <w:bCs/>
    </w:rPr>
  </w:style>
  <w:style w:type="paragraph" w:styleId="af9">
    <w:name w:val="Balloon Text"/>
    <w:basedOn w:val="a0"/>
    <w:link w:val="afa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semiHidden/>
    <w:rsid w:val="003F6831"/>
    <w:rPr>
      <w:rFonts w:ascii="Tahoma" w:hAnsi="Tahoma" w:cs="Tahoma"/>
      <w:sz w:val="16"/>
      <w:szCs w:val="16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8775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4">
    <w:name w:val="annotation reference"/>
    <w:semiHidden/>
    <w:unhideWhenUsed/>
    <w:rsid w:val="003F6831"/>
    <w:rPr>
      <w:sz w:val="16"/>
      <w:szCs w:val="16"/>
    </w:rPr>
  </w:style>
  <w:style w:type="paragraph" w:styleId="af5">
    <w:name w:val="annotation text"/>
    <w:basedOn w:val="a0"/>
    <w:link w:val="af6"/>
    <w:semiHidden/>
    <w:unhideWhenUsed/>
    <w:rsid w:val="003F6831"/>
  </w:style>
  <w:style w:type="character" w:customStyle="1" w:styleId="af6">
    <w:name w:val="Текст примечания Знак"/>
    <w:basedOn w:val="a1"/>
    <w:link w:val="af5"/>
    <w:semiHidden/>
    <w:rsid w:val="003F6831"/>
  </w:style>
  <w:style w:type="paragraph" w:styleId="af7">
    <w:name w:val="annotation subject"/>
    <w:basedOn w:val="af5"/>
    <w:next w:val="af5"/>
    <w:link w:val="af8"/>
    <w:semiHidden/>
    <w:unhideWhenUsed/>
    <w:rsid w:val="003F6831"/>
    <w:rPr>
      <w:b/>
      <w:bCs/>
    </w:rPr>
  </w:style>
  <w:style w:type="character" w:customStyle="1" w:styleId="af8">
    <w:name w:val="Тема примечания Знак"/>
    <w:link w:val="af7"/>
    <w:semiHidden/>
    <w:rsid w:val="003F6831"/>
    <w:rPr>
      <w:b/>
      <w:bCs/>
    </w:rPr>
  </w:style>
  <w:style w:type="paragraph" w:styleId="af9">
    <w:name w:val="Balloon Text"/>
    <w:basedOn w:val="a0"/>
    <w:link w:val="afa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semiHidden/>
    <w:rsid w:val="003F6831"/>
    <w:rPr>
      <w:rFonts w:ascii="Tahoma" w:hAnsi="Tahoma" w:cs="Tahoma"/>
      <w:sz w:val="16"/>
      <w:szCs w:val="16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877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EF8B2-A1C0-43FA-B00C-FD60661C0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6DDA2-A5D8-4147-BA3D-EB085AF4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24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Рощин Артём Александрович</cp:lastModifiedBy>
  <cp:revision>15</cp:revision>
  <cp:lastPrinted>2018-12-24T08:52:00Z</cp:lastPrinted>
  <dcterms:created xsi:type="dcterms:W3CDTF">2016-02-24T10:57:00Z</dcterms:created>
  <dcterms:modified xsi:type="dcterms:W3CDTF">2018-12-24T08:58:00Z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